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3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480"/>
        <w:gridCol w:w="1576"/>
        <w:gridCol w:w="14"/>
        <w:gridCol w:w="1559"/>
        <w:gridCol w:w="587"/>
        <w:gridCol w:w="610"/>
        <w:gridCol w:w="1370"/>
        <w:gridCol w:w="709"/>
        <w:gridCol w:w="26"/>
        <w:gridCol w:w="1318"/>
        <w:gridCol w:w="215"/>
        <w:gridCol w:w="1106"/>
        <w:gridCol w:w="312"/>
        <w:gridCol w:w="1134"/>
        <w:gridCol w:w="102"/>
        <w:gridCol w:w="1315"/>
        <w:gridCol w:w="230"/>
        <w:gridCol w:w="1048"/>
        <w:gridCol w:w="332"/>
        <w:gridCol w:w="1513"/>
      </w:tblGrid>
      <w:tr w:rsidR="00195F38" w:rsidRPr="00686F94" w:rsidTr="00B2230E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5F38" w:rsidRDefault="00195F38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7B42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постановлению </w:t>
            </w:r>
          </w:p>
          <w:p w:rsidR="00195F38" w:rsidRDefault="00195F38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F7B42">
              <w:rPr>
                <w:rFonts w:ascii="Times New Roman" w:hAnsi="Times New Roman"/>
                <w:sz w:val="24"/>
                <w:szCs w:val="24"/>
              </w:rPr>
              <w:t>дминистрации города Ржева</w:t>
            </w:r>
          </w:p>
          <w:p w:rsidR="00195F38" w:rsidRPr="009F7B42" w:rsidRDefault="00195F38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  <w:p w:rsidR="00195F38" w:rsidRPr="00AA28FA" w:rsidRDefault="00195F38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B2230E">
              <w:rPr>
                <w:rFonts w:ascii="Times New Roman" w:hAnsi="Times New Roman"/>
                <w:sz w:val="24"/>
                <w:szCs w:val="24"/>
              </w:rPr>
              <w:t>01.10.2019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30E">
              <w:rPr>
                <w:rFonts w:ascii="Times New Roman" w:hAnsi="Times New Roman"/>
                <w:sz w:val="24"/>
                <w:szCs w:val="24"/>
              </w:rPr>
              <w:t>№ 761/1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ab/>
            </w:r>
            <w:r w:rsidRPr="00686F9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195F38" w:rsidRPr="00686F94" w:rsidTr="00B2230E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5F38" w:rsidRPr="00686F94" w:rsidTr="00B2230E">
        <w:tc>
          <w:tcPr>
            <w:tcW w:w="1603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Реестр муниципальных маршрутов ре</w:t>
            </w:r>
            <w:r>
              <w:rPr>
                <w:rFonts w:ascii="Times New Roman" w:hAnsi="Times New Roman"/>
                <w:sz w:val="28"/>
                <w:szCs w:val="28"/>
              </w:rPr>
              <w:t>гулярных перевозок города Ржева</w:t>
            </w:r>
          </w:p>
        </w:tc>
      </w:tr>
      <w:tr w:rsidR="00195F38" w:rsidRPr="00686F94" w:rsidTr="00B2230E">
        <w:tc>
          <w:tcPr>
            <w:tcW w:w="480" w:type="dxa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6" w:type="dxa"/>
            <w:gridSpan w:val="2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5F38" w:rsidRPr="00686F94" w:rsidTr="00B2230E">
        <w:trPr>
          <w:cantSplit/>
          <w:trHeight w:val="3707"/>
        </w:trPr>
        <w:tc>
          <w:tcPr>
            <w:tcW w:w="480" w:type="dxa"/>
            <w:textDirection w:val="btL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Регистрационный номер маршрута регулярных перевозок </w:t>
            </w:r>
          </w:p>
        </w:tc>
        <w:tc>
          <w:tcPr>
            <w:tcW w:w="480" w:type="dxa"/>
            <w:textDirection w:val="btL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Порядковый номер маршрута регулярных перевозок</w:t>
            </w:r>
          </w:p>
        </w:tc>
        <w:tc>
          <w:tcPr>
            <w:tcW w:w="1590" w:type="dxa"/>
            <w:gridSpan w:val="2"/>
            <w:textDirection w:val="btLr"/>
          </w:tcPr>
          <w:p w:rsidR="00195F38" w:rsidRPr="00686F94" w:rsidRDefault="00195F3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</w:t>
            </w:r>
          </w:p>
        </w:tc>
        <w:tc>
          <w:tcPr>
            <w:tcW w:w="2146" w:type="dxa"/>
            <w:gridSpan w:val="2"/>
            <w:textDirection w:val="btLr"/>
          </w:tcPr>
          <w:p w:rsidR="00195F38" w:rsidRPr="00686F94" w:rsidRDefault="00195F3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  <w:t xml:space="preserve">Наименование промежуточных остановочных пунктов по маршруту регулярных перевозок </w:t>
            </w:r>
          </w:p>
        </w:tc>
        <w:tc>
          <w:tcPr>
            <w:tcW w:w="1980" w:type="dxa"/>
            <w:gridSpan w:val="2"/>
            <w:textDirection w:val="btLr"/>
          </w:tcPr>
          <w:p w:rsidR="00195F38" w:rsidRPr="00686F94" w:rsidRDefault="00195F3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улиц, автомобильных дорог, по 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709" w:type="dxa"/>
            <w:textDirection w:val="btLr"/>
          </w:tcPr>
          <w:p w:rsidR="00195F38" w:rsidRPr="00686F94" w:rsidRDefault="00195F3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Протяженность маршрута регулярных перевозок (прямое направление и обратное направление), км</w:t>
            </w:r>
          </w:p>
        </w:tc>
        <w:tc>
          <w:tcPr>
            <w:tcW w:w="1559" w:type="dxa"/>
            <w:gridSpan w:val="3"/>
            <w:textDirection w:val="btLr"/>
          </w:tcPr>
          <w:p w:rsidR="00195F38" w:rsidRPr="00686F94" w:rsidRDefault="00195F3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Порядок посадки и высадки пассажиров</w:t>
            </w:r>
          </w:p>
        </w:tc>
        <w:tc>
          <w:tcPr>
            <w:tcW w:w="1418" w:type="dxa"/>
            <w:gridSpan w:val="2"/>
            <w:textDirection w:val="btLr"/>
          </w:tcPr>
          <w:p w:rsidR="00195F38" w:rsidRPr="00686F94" w:rsidRDefault="00195F3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 регулярных перевозок</w:t>
            </w:r>
          </w:p>
        </w:tc>
        <w:tc>
          <w:tcPr>
            <w:tcW w:w="1134" w:type="dxa"/>
            <w:textDirection w:val="btLr"/>
          </w:tcPr>
          <w:p w:rsidR="00195F38" w:rsidRPr="00686F94" w:rsidRDefault="00195F3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Виды транспортных средств и классы транспортных средств, которые используются для перевозок по маршруту регулярных перевозок, максимальное количество транспортных средств каждого класса, единиц.</w:t>
            </w:r>
          </w:p>
        </w:tc>
        <w:tc>
          <w:tcPr>
            <w:tcW w:w="1417" w:type="dxa"/>
            <w:gridSpan w:val="2"/>
            <w:textDirection w:val="btLr"/>
          </w:tcPr>
          <w:p w:rsidR="00195F38" w:rsidRPr="00686F94" w:rsidRDefault="00195F3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Экологические характеристики транспортных средств, которые используются для перевозок по маршруту регулярных перевозок</w:t>
            </w:r>
          </w:p>
        </w:tc>
        <w:tc>
          <w:tcPr>
            <w:tcW w:w="1278" w:type="dxa"/>
            <w:gridSpan w:val="2"/>
            <w:textDirection w:val="btLr"/>
          </w:tcPr>
          <w:p w:rsidR="00195F38" w:rsidRPr="00686F94" w:rsidRDefault="00195F3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Дата начала осуществления регулярных перевозок</w:t>
            </w:r>
          </w:p>
        </w:tc>
        <w:tc>
          <w:tcPr>
            <w:tcW w:w="1845" w:type="dxa"/>
            <w:gridSpan w:val="2"/>
            <w:textDirection w:val="btLr"/>
          </w:tcPr>
          <w:p w:rsidR="00195F38" w:rsidRPr="00686F94" w:rsidRDefault="00195F38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Наименование, место нахождения юридического лица, фамилия, имя и, если имеется, отчество индивидуального предпринимателя  (в том числе участников договора простого товарищества), осуществляющих перевозки по маршруту регулярных перевозок</w:t>
            </w:r>
          </w:p>
        </w:tc>
      </w:tr>
      <w:tr w:rsidR="00195F38" w:rsidRPr="00686F94" w:rsidTr="00B2230E">
        <w:trPr>
          <w:trHeight w:val="284"/>
        </w:trPr>
        <w:tc>
          <w:tcPr>
            <w:tcW w:w="480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0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90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46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0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gridSpan w:val="3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8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45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195F38" w:rsidRPr="00686F94" w:rsidTr="00B2230E">
        <w:trPr>
          <w:trHeight w:val="64"/>
        </w:trPr>
        <w:tc>
          <w:tcPr>
            <w:tcW w:w="480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0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90" w:type="dxa"/>
            <w:gridSpan w:val="2"/>
          </w:tcPr>
          <w:p w:rsidR="00195F38" w:rsidRPr="00686F94" w:rsidRDefault="00195F38" w:rsidP="005C6F25">
            <w:pPr>
              <w:pStyle w:val="NormalWeb"/>
              <w:spacing w:after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86F94">
              <w:rPr>
                <w:sz w:val="16"/>
                <w:szCs w:val="16"/>
              </w:rPr>
              <w:t>Мебельный к-т - Ржев-2</w:t>
            </w:r>
          </w:p>
          <w:p w:rsidR="00195F38" w:rsidRPr="00686F94" w:rsidRDefault="00195F3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95F38" w:rsidRPr="00686F94" w:rsidRDefault="00195F3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95F38" w:rsidRPr="00686F94" w:rsidRDefault="00195F3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95F38" w:rsidRPr="00686F94" w:rsidRDefault="00195F3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95F38" w:rsidRPr="00686F94" w:rsidRDefault="00195F3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95F38" w:rsidRPr="00686F94" w:rsidRDefault="00195F3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95F38" w:rsidRPr="00686F94" w:rsidRDefault="00195F3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46" w:type="dxa"/>
            <w:gridSpan w:val="2"/>
          </w:tcPr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</w:tc>
        <w:tc>
          <w:tcPr>
            <w:tcW w:w="1980" w:type="dxa"/>
            <w:gridSpan w:val="2"/>
          </w:tcPr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ининские д</w:t>
            </w:r>
            <w:r w:rsidRPr="00686F94">
              <w:rPr>
                <w:sz w:val="16"/>
                <w:szCs w:val="16"/>
              </w:rPr>
              <w:t>ома</w:t>
            </w:r>
            <w:r>
              <w:rPr>
                <w:sz w:val="16"/>
                <w:szCs w:val="16"/>
              </w:rPr>
              <w:t xml:space="preserve"> </w:t>
            </w:r>
          </w:p>
          <w:p w:rsidR="00195F38" w:rsidRPr="00686F94" w:rsidRDefault="00195F38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195F38" w:rsidRPr="00686F94" w:rsidRDefault="00195F38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Обабко, Селижаровский пр-д, 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.4,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Некрасов Ю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.В., Селижаровский пр-д, д.6,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кв.35</w:t>
            </w: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переулок,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</w:tc>
      </w:tr>
      <w:tr w:rsidR="00195F38" w:rsidRPr="00686F94" w:rsidTr="00B2230E">
        <w:trPr>
          <w:trHeight w:val="348"/>
        </w:trPr>
        <w:tc>
          <w:tcPr>
            <w:tcW w:w="480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6" w:type="dxa"/>
            <w:gridSpan w:val="2"/>
          </w:tcPr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195F38" w:rsidRPr="00686F94" w:rsidRDefault="00195F3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95F38" w:rsidRPr="00686F94" w:rsidRDefault="00195F3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95F38" w:rsidRPr="00686F94" w:rsidRDefault="00195F3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709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Данильянц Игорь Владимирович, ул.Щорса, д.16</w:t>
            </w:r>
          </w:p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Патрикеев А.В., ул.Первомайская, д.41, кв.10</w:t>
            </w:r>
          </w:p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Соловьев А.В., ул.Кирова, д.6/95, кв.2</w:t>
            </w:r>
          </w:p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5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1664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0" w:type="dxa"/>
            <w:gridSpan w:val="2"/>
          </w:tcPr>
          <w:p w:rsidR="00195F38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  <w:r>
              <w:rPr>
                <w:sz w:val="16"/>
                <w:szCs w:val="16"/>
              </w:rPr>
              <w:t xml:space="preserve"> –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</w:tc>
        <w:tc>
          <w:tcPr>
            <w:tcW w:w="2146" w:type="dxa"/>
            <w:gridSpan w:val="2"/>
          </w:tcPr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3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Агроколледж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195F38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Верхний Бор</w:t>
            </w:r>
          </w:p>
          <w:p w:rsidR="00195F38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195F38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195F38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195F38" w:rsidRPr="00686F94" w:rsidRDefault="00195F3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Верхний Бор</w:t>
            </w:r>
          </w:p>
          <w:p w:rsidR="00195F38" w:rsidRPr="00686F94" w:rsidRDefault="00195F3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195F38" w:rsidRPr="00686F94" w:rsidRDefault="00195F38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7,8/8,2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Обабко, Селижаровский пр-д, д.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4,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195F38" w:rsidRPr="00F07925" w:rsidRDefault="00195F38" w:rsidP="005C6F25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Смирнов С.В., ул.Декабристов, д.55А </w:t>
            </w:r>
          </w:p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195F38" w:rsidRPr="00F07925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6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64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2А</w:t>
            </w:r>
          </w:p>
        </w:tc>
        <w:tc>
          <w:tcPr>
            <w:tcW w:w="1590" w:type="dxa"/>
            <w:gridSpan w:val="2"/>
          </w:tcPr>
          <w:p w:rsidR="00195F38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  <w:r>
              <w:rPr>
                <w:sz w:val="16"/>
                <w:szCs w:val="16"/>
              </w:rPr>
              <w:t xml:space="preserve"> –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завод </w:t>
            </w:r>
            <w:r w:rsidRPr="00686F94">
              <w:rPr>
                <w:sz w:val="16"/>
                <w:szCs w:val="16"/>
              </w:rPr>
              <w:t>Краностроения</w:t>
            </w:r>
          </w:p>
        </w:tc>
        <w:tc>
          <w:tcPr>
            <w:tcW w:w="2146" w:type="dxa"/>
            <w:gridSpan w:val="2"/>
          </w:tcPr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№3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195F38" w:rsidRDefault="00195F38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Ленина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ул.Чернышевского</w:t>
            </w:r>
          </w:p>
          <w:p w:rsidR="00195F38" w:rsidRPr="00686F94" w:rsidRDefault="00195F38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195F38" w:rsidRPr="00686F94" w:rsidRDefault="00195F38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195F38" w:rsidRPr="00686F94" w:rsidRDefault="00195F38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7,5/7,1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МУП «Автотранс»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7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2193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0" w:type="dxa"/>
            <w:gridSpan w:val="2"/>
          </w:tcPr>
          <w:p w:rsidR="00195F38" w:rsidRDefault="00195F38" w:rsidP="003B1908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  <w:p w:rsidR="00195F38" w:rsidRDefault="00195F38" w:rsidP="003B1908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  <w:p w:rsidR="00195F38" w:rsidRDefault="00195F38" w:rsidP="003B1908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  <w:p w:rsidR="00195F38" w:rsidRDefault="00195F38" w:rsidP="003B1908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  <w:p w:rsidR="00195F38" w:rsidRDefault="00195F38" w:rsidP="003B1908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  <w:p w:rsidR="00195F38" w:rsidRDefault="00195F38" w:rsidP="003B1908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  <w:p w:rsidR="00195F38" w:rsidRDefault="00195F38" w:rsidP="003B1908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  <w:p w:rsidR="00195F38" w:rsidRPr="00686F94" w:rsidRDefault="00195F38" w:rsidP="00F17FF4">
            <w:pPr>
              <w:pStyle w:val="NormalWeb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Склад 40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38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gridSpan w:val="2"/>
          </w:tcPr>
          <w:p w:rsidR="00195F38" w:rsidRPr="00F17FF4" w:rsidRDefault="00195F38" w:rsidP="00F17FF4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Прямое направление:</w:t>
            </w:r>
          </w:p>
          <w:p w:rsidR="00195F38" w:rsidRPr="00F17FF4" w:rsidRDefault="00195F38" w:rsidP="00F17FF4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 xml:space="preserve">Склад 40, Тертия Филиппова, Ржев-1, Городской Дом Культуры, Калининские дома, Ленина, Советская площадь, Разина, Городская поликлиника, Партизанская, Калинина, М. Горького, площадь Мира, Зубцовское шоссе, Магазин № 10, Элтра, Мясокомбинат, Пос. 40 лет ВЛКСМ, Нижний бор (конечная), </w:t>
            </w:r>
          </w:p>
          <w:p w:rsidR="00195F38" w:rsidRPr="00F17FF4" w:rsidRDefault="00195F38" w:rsidP="00F17FF4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Обратное направление:</w:t>
            </w:r>
          </w:p>
          <w:p w:rsidR="00195F38" w:rsidRDefault="00195F38" w:rsidP="00F17FF4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Нижний Бор, Пос. 40 лет ВЛКСМ, Мясокомбинат, Элтра, Зубцовское шоссе, М. Горького, Калинина, Партизанская, Городская  поликлиника, Разина, Советская площадь, Бехтерева, Городская больница ул. Карла Маркса, Склад 40.</w:t>
            </w:r>
          </w:p>
          <w:p w:rsidR="00195F38" w:rsidRDefault="00195F38" w:rsidP="00F17FF4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</w:p>
          <w:p w:rsidR="00195F38" w:rsidRPr="00F17FF4" w:rsidRDefault="00195F38" w:rsidP="00F17FF4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Прямое направление:</w:t>
            </w:r>
          </w:p>
          <w:p w:rsidR="00195F38" w:rsidRPr="00F17FF4" w:rsidRDefault="00195F38" w:rsidP="00F17FF4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Склад 40, Городская поликлиника ул. Карла Маркса, Ленина, Советская площадь, Разина, Гор. Поликлиника, Партизанская, Калинина, М. Горького, пл. Мира, Зубцовское шоссе, Магазин № 10,  Элтра, Мясокомбинат, Пос. 40 лет ВЛКСМ, Пос. Нижний Бор (конечная)</w:t>
            </w:r>
          </w:p>
          <w:p w:rsidR="00195F38" w:rsidRPr="00F17FF4" w:rsidRDefault="00195F38" w:rsidP="00F17FF4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Обратное направление:</w:t>
            </w:r>
          </w:p>
          <w:p w:rsidR="00195F38" w:rsidRPr="00F17FF4" w:rsidRDefault="00195F38" w:rsidP="00F17FF4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  <w:r w:rsidRPr="00F17FF4">
              <w:rPr>
                <w:color w:val="000000"/>
                <w:sz w:val="16"/>
                <w:szCs w:val="16"/>
              </w:rPr>
              <w:t>Пос. Нижний Бор,  Пос. 40 лет ВЛКСМ, Мясокомбинат, Элтра, Зубцовское шоссе, М. Горького, Калинина, Партизанская, Гор. Поликлиника, Разина/, Советская площадь, Ленина, Калининские дома, Городской Дом Культуры, Ржев – 1, Т. Филиппова, Склад 40.</w:t>
            </w:r>
          </w:p>
          <w:p w:rsidR="00195F38" w:rsidRPr="00F17FF4" w:rsidRDefault="00195F38" w:rsidP="00F17FF4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</w:p>
          <w:p w:rsidR="00195F38" w:rsidRPr="00686F94" w:rsidRDefault="00195F38" w:rsidP="00F17FF4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Пос. </w:t>
            </w: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Пос. </w:t>
            </w: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ул. </w:t>
            </w:r>
            <w:r w:rsidRPr="00686F94">
              <w:rPr>
                <w:color w:val="000000"/>
                <w:sz w:val="16"/>
                <w:szCs w:val="16"/>
              </w:rPr>
              <w:t>Зубцовское шоссе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пл. </w:t>
            </w: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Б.Спасская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Грацинского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Алексеева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ул. 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ул.Бехт</w:t>
            </w:r>
            <w:r>
              <w:rPr>
                <w:color w:val="000000"/>
                <w:sz w:val="16"/>
                <w:szCs w:val="16"/>
              </w:rPr>
              <w:t>ерева</w:t>
            </w:r>
            <w:r w:rsidRPr="00686F94">
              <w:rPr>
                <w:color w:val="000000"/>
                <w:sz w:val="16"/>
                <w:szCs w:val="16"/>
              </w:rPr>
              <w:t>/Ленина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К.Маркса</w:t>
            </w:r>
          </w:p>
          <w:p w:rsidR="00195F38" w:rsidRPr="00686F94" w:rsidRDefault="00195F38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Т. Филиппова</w:t>
            </w:r>
          </w:p>
          <w:p w:rsidR="00195F38" w:rsidRPr="00686F94" w:rsidRDefault="00195F38" w:rsidP="003B1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195F38" w:rsidRPr="00686F94" w:rsidRDefault="00195F38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7,4/7,5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Белоногов С.А., ул.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Алексеева, д.10, квартал 208</w:t>
            </w:r>
          </w:p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F07925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8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2616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3А</w:t>
            </w:r>
          </w:p>
        </w:tc>
        <w:tc>
          <w:tcPr>
            <w:tcW w:w="1590" w:type="dxa"/>
            <w:gridSpan w:val="2"/>
          </w:tcPr>
          <w:p w:rsidR="00195F38" w:rsidRPr="00686F94" w:rsidRDefault="00195F38" w:rsidP="0068382C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Склад 40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38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gridSpan w:val="2"/>
          </w:tcPr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краностроительный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магазин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«Спартак»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Советская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площадь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Магазин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 «Элтра»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Мясокомбинат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Поселок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Нижний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Бор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Ле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нина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Нижний Бор</w:t>
            </w:r>
          </w:p>
        </w:tc>
        <w:tc>
          <w:tcPr>
            <w:tcW w:w="709" w:type="dxa"/>
          </w:tcPr>
          <w:p w:rsidR="00195F38" w:rsidRPr="00686F94" w:rsidRDefault="00195F38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7,4/7,5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Виноградова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Г.А., ул.Республиканская, д.7,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</w:tc>
      </w:tr>
      <w:tr w:rsidR="00195F38" w:rsidRPr="00686F94" w:rsidTr="00B2230E">
        <w:trPr>
          <w:trHeight w:val="1965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90" w:type="dxa"/>
            <w:gridSpan w:val="2"/>
          </w:tcPr>
          <w:p w:rsidR="00195F38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  <w:r w:rsidRPr="00686F94">
              <w:rPr>
                <w:sz w:val="16"/>
                <w:szCs w:val="16"/>
              </w:rPr>
              <w:t xml:space="preserve"> – 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gridSpan w:val="2"/>
          </w:tcPr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195F38" w:rsidRPr="00686F94" w:rsidRDefault="00195F38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95F38" w:rsidRPr="00686F94" w:rsidRDefault="00195F38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</w:tc>
        <w:tc>
          <w:tcPr>
            <w:tcW w:w="709" w:type="dxa"/>
          </w:tcPr>
          <w:p w:rsidR="00195F38" w:rsidRPr="00686F94" w:rsidRDefault="00195F38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Иванов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Ю.В., </w:t>
            </w:r>
          </w:p>
          <w:p w:rsidR="00195F38" w:rsidRPr="001851E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переулок, д.7</w:t>
            </w:r>
          </w:p>
          <w:p w:rsidR="00195F38" w:rsidRPr="001851E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Веселов А.В., ул.Энгельса, д.23</w:t>
            </w:r>
          </w:p>
          <w:p w:rsidR="00195F38" w:rsidRPr="001851E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Патрикеев А.В., Первомайская, д.41, кв.10</w:t>
            </w:r>
          </w:p>
          <w:p w:rsidR="00195F38" w:rsidRPr="001851E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9" w:history="1">
              <w:r w:rsidRPr="001851E8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2325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4А</w:t>
            </w:r>
          </w:p>
        </w:tc>
        <w:tc>
          <w:tcPr>
            <w:tcW w:w="1590" w:type="dxa"/>
            <w:gridSpan w:val="2"/>
          </w:tcPr>
          <w:p w:rsidR="00195F38" w:rsidRPr="00686F94" w:rsidRDefault="00195F38" w:rsidP="009204F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195F38" w:rsidRPr="00686F94" w:rsidRDefault="00195F38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gridSpan w:val="2"/>
          </w:tcPr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Больничный городок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Старые </w:t>
            </w:r>
            <w:r w:rsidRPr="00686F94">
              <w:rPr>
                <w:sz w:val="16"/>
                <w:szCs w:val="16"/>
              </w:rPr>
              <w:t>краны</w:t>
            </w:r>
          </w:p>
          <w:p w:rsidR="00195F38" w:rsidRPr="00686F94" w:rsidRDefault="00195F38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195F38" w:rsidRPr="00686F94" w:rsidRDefault="00195F38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95F38" w:rsidRPr="00686F94" w:rsidRDefault="00195F38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195F38" w:rsidRPr="00686F94" w:rsidRDefault="00195F38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Садовая</w:t>
            </w:r>
          </w:p>
          <w:p w:rsidR="00195F38" w:rsidRPr="00686F94" w:rsidRDefault="00195F38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Заводское шоссе</w:t>
            </w:r>
          </w:p>
          <w:p w:rsidR="00195F38" w:rsidRPr="00686F94" w:rsidRDefault="00195F38" w:rsidP="00B2230E">
            <w:pPr>
              <w:spacing w:after="0" w:line="240" w:lineRule="auto"/>
              <w:ind w:left="-108" w:right="-20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Старый краностроительный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</w:tc>
        <w:tc>
          <w:tcPr>
            <w:tcW w:w="709" w:type="dxa"/>
          </w:tcPr>
          <w:p w:rsidR="00195F38" w:rsidRPr="00686F94" w:rsidRDefault="00195F38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5F38" w:rsidRPr="00686F94" w:rsidTr="00B2230E">
        <w:trPr>
          <w:trHeight w:val="1406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4Б</w:t>
            </w:r>
          </w:p>
        </w:tc>
        <w:tc>
          <w:tcPr>
            <w:tcW w:w="1590" w:type="dxa"/>
            <w:gridSpan w:val="2"/>
          </w:tcPr>
          <w:p w:rsidR="00195F38" w:rsidRPr="00686F94" w:rsidRDefault="00195F38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gridSpan w:val="2"/>
          </w:tcPr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Новые </w:t>
            </w:r>
            <w:r w:rsidRPr="00686F94">
              <w:rPr>
                <w:sz w:val="16"/>
                <w:szCs w:val="16"/>
              </w:rPr>
              <w:t>Краны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Разина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Городская пол</w:t>
            </w:r>
            <w:r w:rsidRPr="00686F94">
              <w:rPr>
                <w:sz w:val="16"/>
                <w:szCs w:val="16"/>
              </w:rPr>
              <w:t>иклиника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Партизанская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95F38" w:rsidRPr="00B2230E" w:rsidRDefault="00195F38" w:rsidP="00B2230E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B2230E">
              <w:rPr>
                <w:sz w:val="16"/>
                <w:szCs w:val="16"/>
              </w:rPr>
              <w:t>Вокзал Ржев-2</w:t>
            </w:r>
          </w:p>
        </w:tc>
        <w:tc>
          <w:tcPr>
            <w:tcW w:w="1980" w:type="dxa"/>
            <w:gridSpan w:val="2"/>
          </w:tcPr>
          <w:p w:rsidR="00195F38" w:rsidRPr="00686F94" w:rsidRDefault="00195F38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Краност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ителей</w:t>
            </w:r>
          </w:p>
          <w:p w:rsidR="00195F38" w:rsidRPr="00686F94" w:rsidRDefault="00195F38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95F38" w:rsidRPr="00686F94" w:rsidRDefault="00195F38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Грацинского</w:t>
            </w:r>
          </w:p>
          <w:p w:rsidR="00195F38" w:rsidRPr="00686F94" w:rsidRDefault="00195F38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95F38" w:rsidRPr="00686F94" w:rsidRDefault="00195F38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  <w:p w:rsidR="00195F38" w:rsidRPr="00686F94" w:rsidRDefault="00195F38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9817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195F38" w:rsidRPr="00686F94" w:rsidRDefault="00195F38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Иванов Ю.В., 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5F38" w:rsidRPr="00686F94" w:rsidTr="00B2230E">
        <w:trPr>
          <w:trHeight w:val="3111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gridSpan w:val="2"/>
          </w:tcPr>
          <w:p w:rsidR="00195F38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 –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 Новые Краны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146" w:type="dxa"/>
            <w:gridSpan w:val="2"/>
          </w:tcPr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Новый краностроительный завод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енина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195F38" w:rsidRPr="00686F94" w:rsidRDefault="00195F38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709" w:type="dxa"/>
          </w:tcPr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Лебедев А.Е., </w:t>
            </w:r>
          </w:p>
          <w:p w:rsidR="00195F38" w:rsidRPr="00686F94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 Большевистская, д.9/16,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кв.100</w:t>
            </w:r>
          </w:p>
          <w:p w:rsidR="00195F38" w:rsidRPr="001851E8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195F38" w:rsidRPr="001851E8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 д.7</w:t>
            </w:r>
          </w:p>
          <w:p w:rsidR="00195F38" w:rsidRPr="001851E8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Данильянц Игорь Владимирович, ул.Щорса, д.16</w:t>
            </w:r>
          </w:p>
          <w:p w:rsidR="00195F38" w:rsidRPr="001851E8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Патрикеев А.В., Первомайская, </w:t>
            </w:r>
          </w:p>
          <w:p w:rsidR="00195F38" w:rsidRPr="001851E8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д.41,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</w:t>
            </w:r>
          </w:p>
          <w:p w:rsidR="00195F38" w:rsidRPr="001851E8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Пономаренко В.В., с/х Победа, ул.Садовая, д.17</w:t>
            </w:r>
          </w:p>
          <w:p w:rsidR="00195F38" w:rsidRPr="001851E8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Виноградова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Г.А., ул.Республиканская, д.7,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  <w:p w:rsidR="00195F38" w:rsidRPr="001851E8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195F38" w:rsidRPr="00686F94" w:rsidRDefault="00195F38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0" w:history="1">
              <w:r w:rsidRPr="001851E8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3247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7А</w:t>
            </w:r>
          </w:p>
        </w:tc>
        <w:tc>
          <w:tcPr>
            <w:tcW w:w="1576" w:type="dxa"/>
          </w:tcPr>
          <w:p w:rsidR="00195F38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Мебельный комбинат –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sz w:val="16"/>
                <w:szCs w:val="16"/>
              </w:rPr>
              <w:t xml:space="preserve"> Старые Краны</w:t>
            </w:r>
          </w:p>
        </w:tc>
        <w:tc>
          <w:tcPr>
            <w:tcW w:w="2160" w:type="dxa"/>
            <w:gridSpan w:val="3"/>
          </w:tcPr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краны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Больничный г</w:t>
            </w:r>
            <w:r w:rsidRPr="00727FB2">
              <w:rPr>
                <w:sz w:val="16"/>
                <w:szCs w:val="16"/>
              </w:rPr>
              <w:t>ородок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Пионерская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Садовая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Алексеева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727FB2">
              <w:rPr>
                <w:sz w:val="16"/>
                <w:szCs w:val="16"/>
              </w:rPr>
              <w:t>площадь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Гостиница «Ржев»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Ленина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Калининские </w:t>
            </w:r>
            <w:r w:rsidRPr="00727FB2">
              <w:rPr>
                <w:sz w:val="16"/>
                <w:szCs w:val="16"/>
              </w:rPr>
              <w:t>дома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Клуб РМЗ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Ржев-1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Завод РМЗ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 «Светофор»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Точка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2"/>
          </w:tcPr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Заводское шоссе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Садовая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ул. Краностроителей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ул.Разина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Советская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площадь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Гостиница «Ржев»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л.Ленина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Калининские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дома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709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1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1941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7Б</w:t>
            </w:r>
          </w:p>
        </w:tc>
        <w:tc>
          <w:tcPr>
            <w:tcW w:w="1576" w:type="dxa"/>
          </w:tcPr>
          <w:p w:rsidR="00195F38" w:rsidRPr="00727FB2" w:rsidRDefault="00195F38" w:rsidP="00727FB2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Нов</w:t>
            </w:r>
            <w:r>
              <w:rPr>
                <w:sz w:val="16"/>
                <w:szCs w:val="16"/>
              </w:rPr>
              <w:t>ые</w:t>
            </w:r>
            <w:r w:rsidRPr="00727FB2">
              <w:rPr>
                <w:sz w:val="16"/>
                <w:szCs w:val="16"/>
              </w:rPr>
              <w:t xml:space="preserve"> Краны</w:t>
            </w:r>
            <w:r>
              <w:rPr>
                <w:sz w:val="16"/>
                <w:szCs w:val="16"/>
              </w:rPr>
              <w:t xml:space="preserve"> –Садовый кооператив </w:t>
            </w:r>
            <w:r w:rsidRPr="00727FB2">
              <w:rPr>
                <w:sz w:val="16"/>
                <w:szCs w:val="16"/>
              </w:rPr>
              <w:t>Волга (с 1 мая по 1 октября)</w:t>
            </w:r>
          </w:p>
        </w:tc>
        <w:tc>
          <w:tcPr>
            <w:tcW w:w="2160" w:type="dxa"/>
            <w:gridSpan w:val="3"/>
          </w:tcPr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Новый краностроительный завод</w:t>
            </w:r>
          </w:p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Садовая</w:t>
            </w:r>
          </w:p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Калининские дома</w:t>
            </w:r>
          </w:p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Клуб РМЗ</w:t>
            </w:r>
          </w:p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Ржев-1</w:t>
            </w:r>
          </w:p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Завод РМЗ</w:t>
            </w:r>
          </w:p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 «Светофор»</w:t>
            </w:r>
          </w:p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</w:t>
            </w:r>
          </w:p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Кирпичный завод</w:t>
            </w:r>
          </w:p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Точка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 xml:space="preserve"> Мебельный комбинат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 xml:space="preserve"> Садовый кооператив Волга</w:t>
            </w:r>
          </w:p>
        </w:tc>
        <w:tc>
          <w:tcPr>
            <w:tcW w:w="1980" w:type="dxa"/>
            <w:gridSpan w:val="2"/>
          </w:tcPr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Ленина</w:t>
            </w:r>
          </w:p>
          <w:p w:rsidR="00195F38" w:rsidRPr="00727FB2" w:rsidRDefault="00195F38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 xml:space="preserve">Калининские дома </w:t>
            </w:r>
          </w:p>
          <w:p w:rsidR="00195F38" w:rsidRPr="00727FB2" w:rsidRDefault="00195F38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.Центральная</w:t>
            </w:r>
          </w:p>
          <w:p w:rsidR="00195F38" w:rsidRPr="00727FB2" w:rsidRDefault="00195F38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Садовый кооператив Волга</w:t>
            </w:r>
          </w:p>
        </w:tc>
        <w:tc>
          <w:tcPr>
            <w:tcW w:w="709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2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1268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76" w:type="dxa"/>
          </w:tcPr>
          <w:p w:rsidR="00195F38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 42</w:t>
            </w:r>
          </w:p>
        </w:tc>
        <w:tc>
          <w:tcPr>
            <w:tcW w:w="2160" w:type="dxa"/>
            <w:gridSpan w:val="3"/>
          </w:tcPr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л.Мира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рынок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ПТУ-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980" w:type="dxa"/>
            <w:gridSpan w:val="2"/>
          </w:tcPr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195F38" w:rsidRPr="00EC6DC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EC6DC4">
              <w:rPr>
                <w:sz w:val="16"/>
                <w:szCs w:val="16"/>
              </w:rPr>
              <w:t>ул.Б.Спасская</w:t>
            </w:r>
          </w:p>
          <w:p w:rsidR="00195F38" w:rsidRPr="00EC6DC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ул.Ленина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ул.Н.Головни</w:t>
            </w:r>
          </w:p>
        </w:tc>
        <w:tc>
          <w:tcPr>
            <w:tcW w:w="709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Белоногов С.А., 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Алексеева, д.10, квартал 208</w:t>
            </w:r>
          </w:p>
        </w:tc>
      </w:tr>
      <w:tr w:rsidR="00195F38" w:rsidRPr="00686F94" w:rsidTr="00B2230E">
        <w:trPr>
          <w:trHeight w:val="3102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76" w:type="dxa"/>
          </w:tcPr>
          <w:p w:rsidR="00195F38" w:rsidRPr="00686F94" w:rsidRDefault="00195F38" w:rsidP="00EC6DC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 xml:space="preserve"> Хорошево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3"/>
          </w:tcPr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Хорошево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Чернышевск</w:t>
            </w:r>
            <w:r>
              <w:rPr>
                <w:color w:val="000000"/>
                <w:sz w:val="16"/>
                <w:szCs w:val="16"/>
              </w:rPr>
              <w:t>ого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Школа № 3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Казанская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Гоголя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Калининские </w:t>
            </w:r>
            <w:r w:rsidRPr="00686F94">
              <w:rPr>
                <w:color w:val="000000"/>
                <w:sz w:val="16"/>
                <w:szCs w:val="16"/>
              </w:rPr>
              <w:t>дома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Клуб РМ</w:t>
            </w:r>
            <w:r w:rsidRPr="00686F94">
              <w:rPr>
                <w:color w:val="000000"/>
                <w:sz w:val="16"/>
                <w:szCs w:val="16"/>
              </w:rPr>
              <w:t>З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Ржев-1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Завод РМЗ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«Светофор»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Кирпичн</w:t>
            </w:r>
            <w:r>
              <w:rPr>
                <w:color w:val="000000"/>
                <w:sz w:val="16"/>
                <w:szCs w:val="16"/>
              </w:rPr>
              <w:t>ый завод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Точка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Мебельн</w:t>
            </w:r>
            <w:r>
              <w:rPr>
                <w:color w:val="000000"/>
                <w:sz w:val="16"/>
                <w:szCs w:val="16"/>
              </w:rPr>
              <w:t>ый комбинат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Хорошево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Торопецкий тракт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дома</w:t>
            </w:r>
          </w:p>
          <w:p w:rsidR="00195F38" w:rsidRPr="00686F94" w:rsidRDefault="00195F38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  <w:p w:rsidR="00195F38" w:rsidRPr="00686F94" w:rsidRDefault="00195F38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Пьянов А.Н., дер.Замятино, ул.Молодежная, д.19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Спириденков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С.М., Осташковский пр-д, д.3,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кв.32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рикеев А.В., Первомайская, д.41,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кв.10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3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2796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76" w:type="dxa"/>
          </w:tcPr>
          <w:p w:rsidR="00195F38" w:rsidRPr="00686F94" w:rsidRDefault="00195F38" w:rsidP="006F28B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  <w:r>
              <w:rPr>
                <w:sz w:val="16"/>
                <w:szCs w:val="16"/>
              </w:rPr>
              <w:t xml:space="preserve"> –</w:t>
            </w:r>
            <w:r w:rsidRPr="00686F94">
              <w:rPr>
                <w:sz w:val="16"/>
                <w:szCs w:val="16"/>
              </w:rPr>
              <w:t>Хорошево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3"/>
          </w:tcPr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Першино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Советская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 3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Муравьево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Першино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Краностроителей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Б.Спасская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Калинина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Муравьево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95F38" w:rsidRPr="00686F94" w:rsidRDefault="00195F38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7,1/7,0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4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3120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76" w:type="dxa"/>
          </w:tcPr>
          <w:p w:rsidR="00195F38" w:rsidRPr="00686F94" w:rsidRDefault="00195F38" w:rsidP="006F28B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>РТС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3"/>
          </w:tcPr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РТС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АТЭ-3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Зубцовское шоссе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Горького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Калинина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Партизанская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Ленина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Калининские дома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Зеленькино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Полунино</w:t>
            </w:r>
          </w:p>
          <w:p w:rsidR="00195F38" w:rsidRPr="00686F94" w:rsidRDefault="00195F38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Образцово</w:t>
            </w:r>
          </w:p>
          <w:p w:rsidR="00195F38" w:rsidRPr="00686F94" w:rsidRDefault="00195F38" w:rsidP="008910B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2"/>
          </w:tcPr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РТС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Калининские дома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Ленинградское шоссе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Осташковский проезд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Осташковское шоссе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Крестьянский переулок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Зеленькино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Полунино</w:t>
            </w:r>
          </w:p>
          <w:p w:rsidR="00195F38" w:rsidRPr="00686F94" w:rsidRDefault="00195F38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Образцово</w:t>
            </w:r>
          </w:p>
        </w:tc>
        <w:tc>
          <w:tcPr>
            <w:tcW w:w="709" w:type="dxa"/>
          </w:tcPr>
          <w:p w:rsidR="00195F38" w:rsidRPr="00686F94" w:rsidRDefault="00195F38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10,0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5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95F38" w:rsidRPr="00686F94" w:rsidTr="00B2230E">
        <w:trPr>
          <w:trHeight w:val="1967"/>
        </w:trPr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80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576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Хлебозавод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–Новый краностроительный завод</w:t>
            </w:r>
          </w:p>
        </w:tc>
        <w:tc>
          <w:tcPr>
            <w:tcW w:w="2160" w:type="dxa"/>
            <w:gridSpan w:val="3"/>
          </w:tcPr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Новый краностроительный завод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магазин</w:t>
            </w:r>
            <w:r w:rsidRPr="00686F94">
              <w:rPr>
                <w:color w:val="000000"/>
                <w:sz w:val="16"/>
                <w:szCs w:val="16"/>
              </w:rPr>
              <w:t xml:space="preserve">  Спартак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Советская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ул.Лени</w:t>
            </w:r>
            <w:r w:rsidRPr="00686F94">
              <w:rPr>
                <w:color w:val="000000"/>
                <w:sz w:val="16"/>
                <w:szCs w:val="16"/>
              </w:rPr>
              <w:t>на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Пл.Мира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Вокзал Ржев-2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Хлебозавод</w:t>
            </w:r>
          </w:p>
        </w:tc>
        <w:tc>
          <w:tcPr>
            <w:tcW w:w="1980" w:type="dxa"/>
            <w:gridSpan w:val="2"/>
          </w:tcPr>
          <w:p w:rsidR="00195F38" w:rsidRPr="00686F94" w:rsidRDefault="00195F38" w:rsidP="00B07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Краностроителей</w:t>
            </w:r>
          </w:p>
          <w:p w:rsidR="00195F38" w:rsidRPr="00686F94" w:rsidRDefault="00195F38" w:rsidP="00B07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95F38" w:rsidRPr="00686F94" w:rsidRDefault="00195F38" w:rsidP="00B07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195F38" w:rsidRPr="00686F94" w:rsidRDefault="00195F38" w:rsidP="00B07527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Хлебозавод</w:t>
            </w:r>
          </w:p>
          <w:p w:rsidR="00195F38" w:rsidRPr="00686F94" w:rsidRDefault="00195F38" w:rsidP="00B075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559" w:type="dxa"/>
            <w:gridSpan w:val="3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1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134" w:type="dxa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278" w:type="dxa"/>
            <w:gridSpan w:val="2"/>
          </w:tcPr>
          <w:p w:rsidR="00195F38" w:rsidRPr="00686F94" w:rsidRDefault="00195F38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45" w:type="dxa"/>
            <w:gridSpan w:val="2"/>
          </w:tcPr>
          <w:p w:rsidR="00195F38" w:rsidRPr="00686F94" w:rsidRDefault="00195F38" w:rsidP="00B075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Портянко А.И.</w:t>
            </w:r>
          </w:p>
          <w:p w:rsidR="00195F38" w:rsidRPr="00686F94" w:rsidRDefault="00195F38" w:rsidP="00B075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л.Челюскинцев, д.41, кв.24</w:t>
            </w:r>
          </w:p>
        </w:tc>
      </w:tr>
      <w:tr w:rsidR="00195F38" w:rsidRPr="00686F94" w:rsidTr="00B2230E">
        <w:tc>
          <w:tcPr>
            <w:tcW w:w="480" w:type="dxa"/>
            <w:tcBorders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56" w:type="dxa"/>
            <w:gridSpan w:val="20"/>
            <w:tcBorders>
              <w:left w:val="nil"/>
              <w:bottom w:val="nil"/>
              <w:right w:val="nil"/>
            </w:tcBorders>
          </w:tcPr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* - по истечении срока действия договора регулярные перевозки осуществляются по нерегулируемым тарифам.</w:t>
            </w:r>
          </w:p>
          <w:p w:rsidR="00195F38" w:rsidRPr="00686F94" w:rsidRDefault="00195F38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95F38" w:rsidRDefault="00195F38" w:rsidP="00DE3A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5F38" w:rsidRPr="004A6406" w:rsidRDefault="00195F38" w:rsidP="004A6406">
      <w:pPr>
        <w:rPr>
          <w:rFonts w:ascii="Times New Roman" w:hAnsi="Times New Roman"/>
          <w:sz w:val="28"/>
          <w:szCs w:val="28"/>
        </w:rPr>
      </w:pPr>
    </w:p>
    <w:p w:rsidR="00195F38" w:rsidRPr="004A6406" w:rsidRDefault="00195F38" w:rsidP="004A6406">
      <w:pPr>
        <w:rPr>
          <w:rFonts w:ascii="Times New Roman" w:hAnsi="Times New Roman"/>
          <w:sz w:val="28"/>
          <w:szCs w:val="28"/>
        </w:rPr>
      </w:pPr>
    </w:p>
    <w:sectPr w:rsidR="00195F38" w:rsidRPr="004A6406" w:rsidSect="003A6195">
      <w:pgSz w:w="16838" w:h="11906" w:orient="landscape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67F8"/>
    <w:multiLevelType w:val="hybridMultilevel"/>
    <w:tmpl w:val="26BA08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67CDA"/>
    <w:multiLevelType w:val="hybridMultilevel"/>
    <w:tmpl w:val="12EC5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009"/>
    <w:rsid w:val="00000C78"/>
    <w:rsid w:val="000018B5"/>
    <w:rsid w:val="00023FB6"/>
    <w:rsid w:val="000273CD"/>
    <w:rsid w:val="00030284"/>
    <w:rsid w:val="00031B24"/>
    <w:rsid w:val="000342AA"/>
    <w:rsid w:val="00042412"/>
    <w:rsid w:val="000518C1"/>
    <w:rsid w:val="00053829"/>
    <w:rsid w:val="00074F89"/>
    <w:rsid w:val="000906F1"/>
    <w:rsid w:val="00095877"/>
    <w:rsid w:val="000A4ADF"/>
    <w:rsid w:val="000A4CAE"/>
    <w:rsid w:val="000A614E"/>
    <w:rsid w:val="000B68D0"/>
    <w:rsid w:val="000C6FE2"/>
    <w:rsid w:val="000E135D"/>
    <w:rsid w:val="000E68B7"/>
    <w:rsid w:val="000F6A43"/>
    <w:rsid w:val="001030C3"/>
    <w:rsid w:val="00131FC1"/>
    <w:rsid w:val="00136305"/>
    <w:rsid w:val="001364AF"/>
    <w:rsid w:val="001427D0"/>
    <w:rsid w:val="00144367"/>
    <w:rsid w:val="0015295C"/>
    <w:rsid w:val="001730A7"/>
    <w:rsid w:val="001762DE"/>
    <w:rsid w:val="001851E8"/>
    <w:rsid w:val="00195F38"/>
    <w:rsid w:val="001B5968"/>
    <w:rsid w:val="001B622F"/>
    <w:rsid w:val="001C69F5"/>
    <w:rsid w:val="001D28E3"/>
    <w:rsid w:val="001E273A"/>
    <w:rsid w:val="001E46C5"/>
    <w:rsid w:val="00201142"/>
    <w:rsid w:val="00202EE7"/>
    <w:rsid w:val="002227D9"/>
    <w:rsid w:val="00226B1B"/>
    <w:rsid w:val="0023635E"/>
    <w:rsid w:val="00237427"/>
    <w:rsid w:val="00242933"/>
    <w:rsid w:val="00242CF3"/>
    <w:rsid w:val="002434A7"/>
    <w:rsid w:val="00250F20"/>
    <w:rsid w:val="0027463B"/>
    <w:rsid w:val="002762E4"/>
    <w:rsid w:val="0028756E"/>
    <w:rsid w:val="002966A4"/>
    <w:rsid w:val="002A2C58"/>
    <w:rsid w:val="002B15C1"/>
    <w:rsid w:val="002B3073"/>
    <w:rsid w:val="002C518D"/>
    <w:rsid w:val="002D1C90"/>
    <w:rsid w:val="002E23E0"/>
    <w:rsid w:val="002E2A92"/>
    <w:rsid w:val="002E32BA"/>
    <w:rsid w:val="002F183E"/>
    <w:rsid w:val="002F7AE2"/>
    <w:rsid w:val="00316DEB"/>
    <w:rsid w:val="003208E6"/>
    <w:rsid w:val="00320968"/>
    <w:rsid w:val="00326E9D"/>
    <w:rsid w:val="003334C4"/>
    <w:rsid w:val="003400B3"/>
    <w:rsid w:val="0034076C"/>
    <w:rsid w:val="00342F92"/>
    <w:rsid w:val="00344CE2"/>
    <w:rsid w:val="00355DD4"/>
    <w:rsid w:val="003606DE"/>
    <w:rsid w:val="00362C19"/>
    <w:rsid w:val="00372F9D"/>
    <w:rsid w:val="0039012B"/>
    <w:rsid w:val="003A27E0"/>
    <w:rsid w:val="003A6195"/>
    <w:rsid w:val="003B1908"/>
    <w:rsid w:val="003B4706"/>
    <w:rsid w:val="003D48D0"/>
    <w:rsid w:val="003E39BD"/>
    <w:rsid w:val="003E7825"/>
    <w:rsid w:val="00407BA7"/>
    <w:rsid w:val="00407C43"/>
    <w:rsid w:val="00460C99"/>
    <w:rsid w:val="00484721"/>
    <w:rsid w:val="00484A3E"/>
    <w:rsid w:val="00487FD6"/>
    <w:rsid w:val="004A35BF"/>
    <w:rsid w:val="004A4BE7"/>
    <w:rsid w:val="004A6406"/>
    <w:rsid w:val="004C1131"/>
    <w:rsid w:val="004D2373"/>
    <w:rsid w:val="00534508"/>
    <w:rsid w:val="005402A1"/>
    <w:rsid w:val="005436F9"/>
    <w:rsid w:val="0054568E"/>
    <w:rsid w:val="005572A6"/>
    <w:rsid w:val="00557577"/>
    <w:rsid w:val="00557ACF"/>
    <w:rsid w:val="0056499E"/>
    <w:rsid w:val="00567569"/>
    <w:rsid w:val="00582741"/>
    <w:rsid w:val="00594E54"/>
    <w:rsid w:val="00595225"/>
    <w:rsid w:val="005A28F0"/>
    <w:rsid w:val="005A3799"/>
    <w:rsid w:val="005C10A6"/>
    <w:rsid w:val="005C6F25"/>
    <w:rsid w:val="005D15BB"/>
    <w:rsid w:val="005D27BB"/>
    <w:rsid w:val="005E3F6A"/>
    <w:rsid w:val="005F2A69"/>
    <w:rsid w:val="005F61CB"/>
    <w:rsid w:val="005F74D2"/>
    <w:rsid w:val="006160AE"/>
    <w:rsid w:val="006206EB"/>
    <w:rsid w:val="0062664B"/>
    <w:rsid w:val="006269F6"/>
    <w:rsid w:val="00626FBE"/>
    <w:rsid w:val="006310A9"/>
    <w:rsid w:val="00631588"/>
    <w:rsid w:val="00641281"/>
    <w:rsid w:val="00642223"/>
    <w:rsid w:val="0065048D"/>
    <w:rsid w:val="00661B85"/>
    <w:rsid w:val="00662009"/>
    <w:rsid w:val="0068382C"/>
    <w:rsid w:val="00686F94"/>
    <w:rsid w:val="00696618"/>
    <w:rsid w:val="006A488B"/>
    <w:rsid w:val="006A52B1"/>
    <w:rsid w:val="006B4B42"/>
    <w:rsid w:val="006C6168"/>
    <w:rsid w:val="006C63DC"/>
    <w:rsid w:val="006D63A3"/>
    <w:rsid w:val="006E0199"/>
    <w:rsid w:val="006E4FAC"/>
    <w:rsid w:val="006F28BD"/>
    <w:rsid w:val="006F2A99"/>
    <w:rsid w:val="006F3089"/>
    <w:rsid w:val="006F53FF"/>
    <w:rsid w:val="00700D64"/>
    <w:rsid w:val="00711FF8"/>
    <w:rsid w:val="007168E9"/>
    <w:rsid w:val="00727FB2"/>
    <w:rsid w:val="007355BC"/>
    <w:rsid w:val="00740FBC"/>
    <w:rsid w:val="0074765B"/>
    <w:rsid w:val="00767942"/>
    <w:rsid w:val="0077276A"/>
    <w:rsid w:val="00775C64"/>
    <w:rsid w:val="007806B1"/>
    <w:rsid w:val="0078638F"/>
    <w:rsid w:val="00795E42"/>
    <w:rsid w:val="00797DC3"/>
    <w:rsid w:val="007A4B61"/>
    <w:rsid w:val="007B080B"/>
    <w:rsid w:val="007B48DB"/>
    <w:rsid w:val="007C5DB3"/>
    <w:rsid w:val="007D30FD"/>
    <w:rsid w:val="007D58F9"/>
    <w:rsid w:val="007D5EEA"/>
    <w:rsid w:val="007D6EE1"/>
    <w:rsid w:val="007F0C81"/>
    <w:rsid w:val="007F6093"/>
    <w:rsid w:val="00813F87"/>
    <w:rsid w:val="00835299"/>
    <w:rsid w:val="0083543B"/>
    <w:rsid w:val="008470E9"/>
    <w:rsid w:val="00855ABB"/>
    <w:rsid w:val="00866AA3"/>
    <w:rsid w:val="008804E1"/>
    <w:rsid w:val="008864F3"/>
    <w:rsid w:val="008910B9"/>
    <w:rsid w:val="008B6E19"/>
    <w:rsid w:val="008F46C5"/>
    <w:rsid w:val="00902382"/>
    <w:rsid w:val="00902580"/>
    <w:rsid w:val="00915C14"/>
    <w:rsid w:val="00920105"/>
    <w:rsid w:val="009204F4"/>
    <w:rsid w:val="0093314A"/>
    <w:rsid w:val="00941B58"/>
    <w:rsid w:val="009420F8"/>
    <w:rsid w:val="00945C78"/>
    <w:rsid w:val="00960A6B"/>
    <w:rsid w:val="00970755"/>
    <w:rsid w:val="00971522"/>
    <w:rsid w:val="00981728"/>
    <w:rsid w:val="00985743"/>
    <w:rsid w:val="00992FCE"/>
    <w:rsid w:val="009A22CD"/>
    <w:rsid w:val="009A3A32"/>
    <w:rsid w:val="009A5171"/>
    <w:rsid w:val="009B29B4"/>
    <w:rsid w:val="009B62D9"/>
    <w:rsid w:val="009C7472"/>
    <w:rsid w:val="009D315F"/>
    <w:rsid w:val="009D4BA0"/>
    <w:rsid w:val="009F0C88"/>
    <w:rsid w:val="009F43A4"/>
    <w:rsid w:val="009F7B42"/>
    <w:rsid w:val="00A0566D"/>
    <w:rsid w:val="00A24A4F"/>
    <w:rsid w:val="00A269AA"/>
    <w:rsid w:val="00A343E8"/>
    <w:rsid w:val="00A51C64"/>
    <w:rsid w:val="00A64CB3"/>
    <w:rsid w:val="00A72DA7"/>
    <w:rsid w:val="00A77CC2"/>
    <w:rsid w:val="00A82F91"/>
    <w:rsid w:val="00A91304"/>
    <w:rsid w:val="00A958FB"/>
    <w:rsid w:val="00AA2467"/>
    <w:rsid w:val="00AA28FA"/>
    <w:rsid w:val="00AB193B"/>
    <w:rsid w:val="00AB3D00"/>
    <w:rsid w:val="00AB6CA4"/>
    <w:rsid w:val="00AC6282"/>
    <w:rsid w:val="00AD05EB"/>
    <w:rsid w:val="00AD7082"/>
    <w:rsid w:val="00AE021A"/>
    <w:rsid w:val="00AE410A"/>
    <w:rsid w:val="00AF0408"/>
    <w:rsid w:val="00AF6E92"/>
    <w:rsid w:val="00B00726"/>
    <w:rsid w:val="00B07047"/>
    <w:rsid w:val="00B0729B"/>
    <w:rsid w:val="00B07527"/>
    <w:rsid w:val="00B2230E"/>
    <w:rsid w:val="00B30964"/>
    <w:rsid w:val="00B33160"/>
    <w:rsid w:val="00B372EE"/>
    <w:rsid w:val="00B66D6D"/>
    <w:rsid w:val="00B83AFB"/>
    <w:rsid w:val="00B919BA"/>
    <w:rsid w:val="00BC4ED4"/>
    <w:rsid w:val="00BD752D"/>
    <w:rsid w:val="00BF02FF"/>
    <w:rsid w:val="00BF33F8"/>
    <w:rsid w:val="00BF7794"/>
    <w:rsid w:val="00C225C7"/>
    <w:rsid w:val="00C275BA"/>
    <w:rsid w:val="00C306EB"/>
    <w:rsid w:val="00C346CB"/>
    <w:rsid w:val="00C34A43"/>
    <w:rsid w:val="00C41E20"/>
    <w:rsid w:val="00C45FFE"/>
    <w:rsid w:val="00C4694D"/>
    <w:rsid w:val="00C62AAC"/>
    <w:rsid w:val="00C74FEE"/>
    <w:rsid w:val="00C82BF8"/>
    <w:rsid w:val="00C85591"/>
    <w:rsid w:val="00C91968"/>
    <w:rsid w:val="00CA5F2C"/>
    <w:rsid w:val="00CB029C"/>
    <w:rsid w:val="00CC116E"/>
    <w:rsid w:val="00CC2617"/>
    <w:rsid w:val="00CC5966"/>
    <w:rsid w:val="00CD3085"/>
    <w:rsid w:val="00CE6DDC"/>
    <w:rsid w:val="00CE78CE"/>
    <w:rsid w:val="00CE7BA8"/>
    <w:rsid w:val="00CF4F18"/>
    <w:rsid w:val="00D14A21"/>
    <w:rsid w:val="00D15E96"/>
    <w:rsid w:val="00D266E0"/>
    <w:rsid w:val="00D30E6D"/>
    <w:rsid w:val="00D402D1"/>
    <w:rsid w:val="00D7028D"/>
    <w:rsid w:val="00D9166A"/>
    <w:rsid w:val="00D91DE8"/>
    <w:rsid w:val="00D949DB"/>
    <w:rsid w:val="00DA002F"/>
    <w:rsid w:val="00DA7642"/>
    <w:rsid w:val="00DA7E1A"/>
    <w:rsid w:val="00DC0B4D"/>
    <w:rsid w:val="00DD362A"/>
    <w:rsid w:val="00DD4E9A"/>
    <w:rsid w:val="00DD64F3"/>
    <w:rsid w:val="00DE3A3F"/>
    <w:rsid w:val="00DE417B"/>
    <w:rsid w:val="00DE7BD8"/>
    <w:rsid w:val="00DF6A65"/>
    <w:rsid w:val="00E0006C"/>
    <w:rsid w:val="00E03E7B"/>
    <w:rsid w:val="00E332F3"/>
    <w:rsid w:val="00E552EB"/>
    <w:rsid w:val="00E55B13"/>
    <w:rsid w:val="00E57571"/>
    <w:rsid w:val="00E60F36"/>
    <w:rsid w:val="00E62BF4"/>
    <w:rsid w:val="00E6497D"/>
    <w:rsid w:val="00E66AAE"/>
    <w:rsid w:val="00E83BB1"/>
    <w:rsid w:val="00E87B8E"/>
    <w:rsid w:val="00EA2961"/>
    <w:rsid w:val="00EA5571"/>
    <w:rsid w:val="00EC6DC4"/>
    <w:rsid w:val="00F04D5D"/>
    <w:rsid w:val="00F07925"/>
    <w:rsid w:val="00F14107"/>
    <w:rsid w:val="00F17FF4"/>
    <w:rsid w:val="00F213B7"/>
    <w:rsid w:val="00F22528"/>
    <w:rsid w:val="00F25CA8"/>
    <w:rsid w:val="00F26284"/>
    <w:rsid w:val="00F3342A"/>
    <w:rsid w:val="00F417F2"/>
    <w:rsid w:val="00F45DA8"/>
    <w:rsid w:val="00F46C91"/>
    <w:rsid w:val="00F54B7E"/>
    <w:rsid w:val="00F5675E"/>
    <w:rsid w:val="00F621E4"/>
    <w:rsid w:val="00F63A3D"/>
    <w:rsid w:val="00F74B5A"/>
    <w:rsid w:val="00F82234"/>
    <w:rsid w:val="00F82664"/>
    <w:rsid w:val="00F86A57"/>
    <w:rsid w:val="00FB3AA7"/>
    <w:rsid w:val="00FB3B32"/>
    <w:rsid w:val="00FC53A9"/>
    <w:rsid w:val="00FD257B"/>
    <w:rsid w:val="00FD5CEA"/>
    <w:rsid w:val="00FD63E2"/>
    <w:rsid w:val="00FE092C"/>
    <w:rsid w:val="00FF0952"/>
    <w:rsid w:val="00FF2ABF"/>
    <w:rsid w:val="00FF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070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3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45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A958F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97152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213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00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eo:56.272295,34.326810" TargetMode="External"/><Relationship Id="rId13" Type="http://schemas.openxmlformats.org/officeDocument/2006/relationships/hyperlink" Target="geo:56.272295,34.326810" TargetMode="External"/><Relationship Id="rId3" Type="http://schemas.openxmlformats.org/officeDocument/2006/relationships/settings" Target="settings.xml"/><Relationship Id="rId7" Type="http://schemas.openxmlformats.org/officeDocument/2006/relationships/hyperlink" Target="geo:56.272295,34.326810" TargetMode="External"/><Relationship Id="rId12" Type="http://schemas.openxmlformats.org/officeDocument/2006/relationships/hyperlink" Target="geo:56.272295,34.32681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eo:56.272295,34.326810" TargetMode="External"/><Relationship Id="rId11" Type="http://schemas.openxmlformats.org/officeDocument/2006/relationships/hyperlink" Target="geo:56.272295,34.326810" TargetMode="External"/><Relationship Id="rId5" Type="http://schemas.openxmlformats.org/officeDocument/2006/relationships/hyperlink" Target="geo:56.272295,34.326810" TargetMode="External"/><Relationship Id="rId15" Type="http://schemas.openxmlformats.org/officeDocument/2006/relationships/hyperlink" Target="geo:56.272295,34.326810" TargetMode="External"/><Relationship Id="rId10" Type="http://schemas.openxmlformats.org/officeDocument/2006/relationships/hyperlink" Target="geo:56.272295,34.3268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eo:56.272295,34.326810" TargetMode="External"/><Relationship Id="rId14" Type="http://schemas.openxmlformats.org/officeDocument/2006/relationships/hyperlink" Target="geo:56.272295,34.3268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7</Pages>
  <Words>1832</Words>
  <Characters>10444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Burshe</dc:creator>
  <cp:keywords/>
  <dc:description/>
  <cp:lastModifiedBy>mahinistka</cp:lastModifiedBy>
  <cp:revision>7</cp:revision>
  <cp:lastPrinted>2016-09-19T07:44:00Z</cp:lastPrinted>
  <dcterms:created xsi:type="dcterms:W3CDTF">2019-10-17T12:55:00Z</dcterms:created>
  <dcterms:modified xsi:type="dcterms:W3CDTF">2019-10-23T08:35:00Z</dcterms:modified>
</cp:coreProperties>
</file>